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E4D" w:rsidRPr="00CC71BE" w:rsidRDefault="00A22E4D" w:rsidP="00487A76">
      <w:pPr>
        <w:pStyle w:val="Title"/>
        <w:jc w:val="left"/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margin-left:211.2pt;margin-top:-21.2pt;width:36.75pt;height:50.25pt;z-index:251658240;visibility:visible">
            <v:imagedata r:id="rId7" o:title=""/>
          </v:shape>
        </w:pict>
      </w:r>
    </w:p>
    <w:p w:rsidR="00A22E4D" w:rsidRPr="00CC71BE" w:rsidRDefault="00A22E4D" w:rsidP="00487A76">
      <w:pPr>
        <w:pStyle w:val="Title"/>
        <w:jc w:val="left"/>
        <w:rPr>
          <w:b w:val="0"/>
        </w:rPr>
      </w:pPr>
    </w:p>
    <w:p w:rsidR="00A22E4D" w:rsidRPr="005D4AD5" w:rsidRDefault="00A22E4D" w:rsidP="00487A76">
      <w:pPr>
        <w:pStyle w:val="Title"/>
        <w:rPr>
          <w:szCs w:val="28"/>
        </w:rPr>
      </w:pPr>
      <w:r w:rsidRPr="005D4AD5">
        <w:rPr>
          <w:szCs w:val="28"/>
        </w:rPr>
        <w:t>ЛУБЕНСЬКА МІСЬКА РАДА</w:t>
      </w:r>
    </w:p>
    <w:p w:rsidR="00A22E4D" w:rsidRPr="005D4AD5" w:rsidRDefault="00A22E4D" w:rsidP="00487A76">
      <w:pPr>
        <w:pStyle w:val="Title"/>
        <w:rPr>
          <w:szCs w:val="28"/>
        </w:rPr>
      </w:pPr>
      <w:r w:rsidRPr="005D4AD5">
        <w:rPr>
          <w:szCs w:val="28"/>
        </w:rPr>
        <w:t>ПОЛТАВСЬКОЇ ОБЛАСТІ</w:t>
      </w:r>
    </w:p>
    <w:p w:rsidR="00A22E4D" w:rsidRPr="00555B39" w:rsidRDefault="00A22E4D" w:rsidP="00487A76">
      <w:pPr>
        <w:pStyle w:val="Title"/>
        <w:rPr>
          <w:sz w:val="12"/>
          <w:szCs w:val="12"/>
        </w:rPr>
      </w:pPr>
    </w:p>
    <w:p w:rsidR="00A22E4D" w:rsidRPr="00490F12" w:rsidRDefault="00A22E4D" w:rsidP="00487A76">
      <w:pPr>
        <w:pStyle w:val="Heading1"/>
        <w:spacing w:before="0"/>
        <w:ind w:left="0"/>
        <w:jc w:val="center"/>
        <w:rPr>
          <w:b/>
          <w:lang w:val="ru-RU"/>
        </w:rPr>
      </w:pPr>
      <w:r w:rsidRPr="00490F12">
        <w:rPr>
          <w:b/>
          <w:lang w:val="ru-RU"/>
        </w:rPr>
        <w:t>(</w:t>
      </w:r>
      <w:r>
        <w:rPr>
          <w:b/>
          <w:lang w:val="ru-RU"/>
        </w:rPr>
        <w:t xml:space="preserve"> двадцять</w:t>
      </w:r>
      <w:r w:rsidRPr="00081D28">
        <w:rPr>
          <w:b/>
          <w:lang w:val="ru-RU"/>
        </w:rPr>
        <w:t xml:space="preserve">  п’ята  </w:t>
      </w:r>
      <w:r w:rsidRPr="00081D28">
        <w:rPr>
          <w:b/>
        </w:rPr>
        <w:t xml:space="preserve">сесія </w:t>
      </w:r>
      <w:r>
        <w:rPr>
          <w:b/>
        </w:rPr>
        <w:t>сьомого</w:t>
      </w:r>
      <w:r w:rsidRPr="00081D28">
        <w:rPr>
          <w:b/>
          <w:lang w:val="ru-RU"/>
        </w:rPr>
        <w:t xml:space="preserve"> скликання</w:t>
      </w:r>
      <w:r w:rsidRPr="00490F12">
        <w:rPr>
          <w:b/>
          <w:lang w:val="ru-RU"/>
        </w:rPr>
        <w:t xml:space="preserve"> )</w:t>
      </w:r>
    </w:p>
    <w:p w:rsidR="00A22E4D" w:rsidRPr="009D20AB" w:rsidRDefault="00A22E4D" w:rsidP="00487A76">
      <w:pPr>
        <w:jc w:val="center"/>
      </w:pPr>
    </w:p>
    <w:p w:rsidR="00A22E4D" w:rsidRPr="005D4AD5" w:rsidRDefault="00A22E4D" w:rsidP="00487A76">
      <w:pPr>
        <w:jc w:val="center"/>
        <w:rPr>
          <w:b/>
          <w:szCs w:val="28"/>
          <w:lang w:val="uk-UA"/>
        </w:rPr>
      </w:pPr>
      <w:r w:rsidRPr="009B4B1B">
        <w:rPr>
          <w:b/>
          <w:sz w:val="28"/>
          <w:szCs w:val="28"/>
          <w:lang w:val="uk-UA"/>
        </w:rPr>
        <w:t>РІШЕННЯ</w:t>
      </w:r>
    </w:p>
    <w:p w:rsidR="00A22E4D" w:rsidRPr="00490F12" w:rsidRDefault="00A22E4D" w:rsidP="00487A76">
      <w:pPr>
        <w:rPr>
          <w:b/>
          <w:sz w:val="28"/>
          <w:szCs w:val="28"/>
          <w:lang w:val="uk-UA"/>
        </w:rPr>
      </w:pPr>
    </w:p>
    <w:p w:rsidR="00A22E4D" w:rsidRPr="00490F12" w:rsidRDefault="00A22E4D" w:rsidP="00487A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16 листопада</w:t>
      </w:r>
      <w:r w:rsidRPr="00026885"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>7</w:t>
      </w:r>
      <w:r w:rsidRPr="00026885">
        <w:rPr>
          <w:sz w:val="28"/>
          <w:szCs w:val="28"/>
          <w:lang w:val="uk-UA"/>
        </w:rPr>
        <w:t xml:space="preserve"> року</w:t>
      </w:r>
    </w:p>
    <w:p w:rsidR="00A22E4D" w:rsidRDefault="00A22E4D" w:rsidP="00487A76">
      <w:pPr>
        <w:pStyle w:val="Heading2"/>
        <w:tabs>
          <w:tab w:val="left" w:pos="585"/>
        </w:tabs>
        <w:spacing w:line="259" w:lineRule="auto"/>
        <w:rPr>
          <w:szCs w:val="28"/>
        </w:rPr>
      </w:pPr>
    </w:p>
    <w:p w:rsidR="00A22E4D" w:rsidRPr="00CC71BE" w:rsidRDefault="00A22E4D" w:rsidP="00487A76">
      <w:pPr>
        <w:pStyle w:val="Heading2"/>
        <w:tabs>
          <w:tab w:val="left" w:pos="585"/>
        </w:tabs>
        <w:spacing w:line="259" w:lineRule="auto"/>
        <w:rPr>
          <w:szCs w:val="28"/>
        </w:rPr>
      </w:pPr>
      <w:r w:rsidRPr="00CC71BE">
        <w:rPr>
          <w:szCs w:val="28"/>
        </w:rPr>
        <w:t xml:space="preserve">Про затвердження програми </w:t>
      </w:r>
    </w:p>
    <w:p w:rsidR="00A22E4D" w:rsidRDefault="00A22E4D" w:rsidP="00487A76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«Організація та проведення санітарного очищення</w:t>
      </w:r>
    </w:p>
    <w:p w:rsidR="00A22E4D" w:rsidRPr="00CC71BE" w:rsidRDefault="00A22E4D" w:rsidP="00487A76">
      <w:pPr>
        <w:rPr>
          <w:b/>
          <w:bCs/>
          <w:lang w:val="uk-UA"/>
        </w:rPr>
      </w:pPr>
      <w:r>
        <w:rPr>
          <w:b/>
          <w:bCs/>
          <w:sz w:val="28"/>
          <w:lang w:val="uk-UA"/>
        </w:rPr>
        <w:t>території  м. Лубни на 2018</w:t>
      </w:r>
      <w:r w:rsidRPr="00CC71BE">
        <w:rPr>
          <w:b/>
          <w:bCs/>
          <w:sz w:val="28"/>
          <w:lang w:val="uk-UA"/>
        </w:rPr>
        <w:t xml:space="preserve"> р</w:t>
      </w:r>
      <w:r>
        <w:rPr>
          <w:b/>
          <w:bCs/>
          <w:sz w:val="28"/>
          <w:lang w:val="uk-UA"/>
        </w:rPr>
        <w:t>ік»</w:t>
      </w:r>
    </w:p>
    <w:p w:rsidR="00A22E4D" w:rsidRPr="00CC71BE" w:rsidRDefault="00A22E4D" w:rsidP="00487A76">
      <w:pPr>
        <w:rPr>
          <w:lang w:val="uk-UA"/>
        </w:rPr>
      </w:pPr>
    </w:p>
    <w:p w:rsidR="00A22E4D" w:rsidRDefault="00A22E4D" w:rsidP="00487A76">
      <w:pPr>
        <w:pStyle w:val="BodyText"/>
      </w:pPr>
      <w:r w:rsidRPr="00CC71BE">
        <w:tab/>
      </w:r>
    </w:p>
    <w:p w:rsidR="00A22E4D" w:rsidRPr="00B67F52" w:rsidRDefault="00A22E4D" w:rsidP="00B67F52">
      <w:pPr>
        <w:ind w:firstLine="708"/>
        <w:jc w:val="both"/>
        <w:rPr>
          <w:b/>
          <w:bCs/>
          <w:sz w:val="28"/>
          <w:lang w:val="uk-UA"/>
        </w:rPr>
      </w:pPr>
      <w:r w:rsidRPr="00555B39">
        <w:rPr>
          <w:sz w:val="28"/>
          <w:szCs w:val="28"/>
          <w:lang w:val="uk-UA"/>
        </w:rPr>
        <w:t xml:space="preserve">Розглянувши </w:t>
      </w:r>
      <w:r>
        <w:rPr>
          <w:sz w:val="28"/>
          <w:szCs w:val="28"/>
        </w:rPr>
        <w:t>программу</w:t>
      </w:r>
      <w:r>
        <w:rPr>
          <w:sz w:val="28"/>
          <w:szCs w:val="28"/>
          <w:lang w:val="uk-UA"/>
        </w:rPr>
        <w:t xml:space="preserve"> «</w:t>
      </w:r>
      <w:r w:rsidRPr="00B47D99">
        <w:rPr>
          <w:bCs/>
          <w:sz w:val="28"/>
          <w:lang w:val="uk-UA"/>
        </w:rPr>
        <w:t>Організаці</w:t>
      </w:r>
      <w:r>
        <w:rPr>
          <w:bCs/>
          <w:sz w:val="28"/>
          <w:lang w:val="uk-UA"/>
        </w:rPr>
        <w:t>я</w:t>
      </w:r>
      <w:r w:rsidRPr="00B47D99">
        <w:rPr>
          <w:bCs/>
          <w:sz w:val="28"/>
          <w:lang w:val="uk-UA"/>
        </w:rPr>
        <w:t xml:space="preserve"> та проведення санітарного очищення</w:t>
      </w:r>
      <w:r>
        <w:rPr>
          <w:b/>
          <w:bCs/>
          <w:sz w:val="28"/>
          <w:lang w:val="uk-UA"/>
        </w:rPr>
        <w:t xml:space="preserve"> </w:t>
      </w:r>
      <w:r w:rsidRPr="00B47D99">
        <w:rPr>
          <w:bCs/>
          <w:sz w:val="28"/>
          <w:lang w:val="uk-UA"/>
        </w:rPr>
        <w:t>території  м. Лубни на 201</w:t>
      </w:r>
      <w:r>
        <w:rPr>
          <w:bCs/>
          <w:sz w:val="28"/>
          <w:lang w:val="uk-UA"/>
        </w:rPr>
        <w:t>8</w:t>
      </w:r>
      <w:r w:rsidRPr="00B47D99">
        <w:rPr>
          <w:bCs/>
          <w:sz w:val="28"/>
          <w:lang w:val="uk-UA"/>
        </w:rPr>
        <w:t xml:space="preserve"> р</w:t>
      </w:r>
      <w:r>
        <w:rPr>
          <w:bCs/>
          <w:sz w:val="28"/>
          <w:lang w:val="uk-UA"/>
        </w:rPr>
        <w:t>і</w:t>
      </w:r>
      <w:r w:rsidRPr="00B47D99">
        <w:rPr>
          <w:bCs/>
          <w:sz w:val="28"/>
          <w:lang w:val="uk-UA"/>
        </w:rPr>
        <w:t>к</w:t>
      </w:r>
      <w:r>
        <w:rPr>
          <w:bCs/>
          <w:sz w:val="28"/>
          <w:lang w:val="uk-UA"/>
        </w:rPr>
        <w:t>»</w:t>
      </w:r>
      <w:r w:rsidRPr="00026885">
        <w:rPr>
          <w:sz w:val="28"/>
          <w:szCs w:val="28"/>
          <w:lang w:val="uk-UA"/>
        </w:rPr>
        <w:t>, подану відділом</w:t>
      </w:r>
      <w:r>
        <w:rPr>
          <w:sz w:val="28"/>
          <w:szCs w:val="28"/>
          <w:lang w:val="uk-UA"/>
        </w:rPr>
        <w:t xml:space="preserve"> житлово-</w:t>
      </w:r>
      <w:r w:rsidRPr="00026885">
        <w:rPr>
          <w:sz w:val="28"/>
          <w:szCs w:val="28"/>
          <w:lang w:val="uk-UA"/>
        </w:rPr>
        <w:t xml:space="preserve"> комунального господарства</w:t>
      </w:r>
      <w:r>
        <w:rPr>
          <w:sz w:val="28"/>
          <w:szCs w:val="28"/>
          <w:lang w:val="uk-UA"/>
        </w:rPr>
        <w:t xml:space="preserve"> та капітального будівництва виконавчого комітету міської ради</w:t>
      </w:r>
      <w:r w:rsidRPr="0002688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відповідно до Бюджетного кодексу України, </w:t>
      </w:r>
      <w:r w:rsidRPr="00555B39">
        <w:rPr>
          <w:b/>
          <w:i/>
          <w:sz w:val="28"/>
          <w:szCs w:val="28"/>
          <w:lang w:val="uk-UA"/>
        </w:rPr>
        <w:t xml:space="preserve"> </w:t>
      </w:r>
      <w:r w:rsidRPr="00555B39">
        <w:rPr>
          <w:sz w:val="28"/>
          <w:szCs w:val="28"/>
          <w:lang w:val="uk-UA"/>
        </w:rPr>
        <w:t>керуючись</w:t>
      </w:r>
      <w:r>
        <w:rPr>
          <w:sz w:val="28"/>
          <w:szCs w:val="28"/>
          <w:lang w:val="uk-UA"/>
        </w:rPr>
        <w:t xml:space="preserve"> </w:t>
      </w:r>
      <w:r w:rsidRPr="00555B39">
        <w:rPr>
          <w:sz w:val="28"/>
          <w:szCs w:val="28"/>
          <w:lang w:val="uk-UA"/>
        </w:rPr>
        <w:t>ст. 26 Закону України «Про місцеве самоврядування в Україні»,</w:t>
      </w:r>
    </w:p>
    <w:p w:rsidR="00A22E4D" w:rsidRDefault="00A22E4D" w:rsidP="00487A76">
      <w:pPr>
        <w:spacing w:line="260" w:lineRule="auto"/>
        <w:jc w:val="center"/>
        <w:rPr>
          <w:b/>
          <w:bCs/>
          <w:sz w:val="28"/>
          <w:szCs w:val="28"/>
          <w:lang w:val="uk-UA"/>
        </w:rPr>
      </w:pPr>
    </w:p>
    <w:p w:rsidR="00A22E4D" w:rsidRPr="00CC71BE" w:rsidRDefault="00A22E4D" w:rsidP="00487A76">
      <w:pPr>
        <w:spacing w:line="260" w:lineRule="auto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міська рада  в и р і ш и л </w:t>
      </w:r>
      <w:r w:rsidRPr="00CC71BE">
        <w:rPr>
          <w:b/>
          <w:bCs/>
          <w:sz w:val="28"/>
          <w:szCs w:val="28"/>
          <w:lang w:val="uk-UA"/>
        </w:rPr>
        <w:t>а</w:t>
      </w:r>
      <w:r>
        <w:rPr>
          <w:b/>
          <w:bCs/>
          <w:sz w:val="28"/>
          <w:szCs w:val="28"/>
          <w:lang w:val="uk-UA"/>
        </w:rPr>
        <w:t xml:space="preserve"> </w:t>
      </w:r>
      <w:r w:rsidRPr="00CC71BE">
        <w:rPr>
          <w:b/>
          <w:bCs/>
          <w:sz w:val="28"/>
          <w:szCs w:val="28"/>
          <w:lang w:val="uk-UA"/>
        </w:rPr>
        <w:t xml:space="preserve"> :</w:t>
      </w:r>
    </w:p>
    <w:p w:rsidR="00A22E4D" w:rsidRPr="00CC71BE" w:rsidRDefault="00A22E4D" w:rsidP="00487A76">
      <w:pPr>
        <w:ind w:firstLine="360"/>
        <w:rPr>
          <w:b/>
          <w:bCs/>
          <w:sz w:val="28"/>
          <w:szCs w:val="28"/>
          <w:lang w:val="uk-UA"/>
        </w:rPr>
      </w:pPr>
    </w:p>
    <w:p w:rsidR="00A22E4D" w:rsidRDefault="00A22E4D" w:rsidP="00487A7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1.  </w:t>
      </w:r>
      <w:r w:rsidRPr="00555B39">
        <w:rPr>
          <w:sz w:val="28"/>
          <w:szCs w:val="28"/>
          <w:lang w:val="uk-UA"/>
        </w:rPr>
        <w:t xml:space="preserve">Затвердити програму </w:t>
      </w:r>
      <w:r>
        <w:rPr>
          <w:sz w:val="28"/>
          <w:szCs w:val="28"/>
          <w:lang w:val="uk-UA"/>
        </w:rPr>
        <w:t>«О</w:t>
      </w:r>
      <w:r w:rsidRPr="00B47D99">
        <w:rPr>
          <w:bCs/>
          <w:sz w:val="28"/>
          <w:lang w:val="uk-UA"/>
        </w:rPr>
        <w:t>рганізаці</w:t>
      </w:r>
      <w:r>
        <w:rPr>
          <w:bCs/>
          <w:sz w:val="28"/>
          <w:lang w:val="uk-UA"/>
        </w:rPr>
        <w:t>я</w:t>
      </w:r>
      <w:r w:rsidRPr="00B47D99">
        <w:rPr>
          <w:bCs/>
          <w:sz w:val="28"/>
          <w:lang w:val="uk-UA"/>
        </w:rPr>
        <w:t xml:space="preserve"> та проведенн</w:t>
      </w:r>
      <w:r>
        <w:rPr>
          <w:bCs/>
          <w:sz w:val="28"/>
          <w:lang w:val="uk-UA"/>
        </w:rPr>
        <w:t>я</w:t>
      </w:r>
      <w:r w:rsidRPr="00B47D99">
        <w:rPr>
          <w:bCs/>
          <w:sz w:val="28"/>
          <w:lang w:val="uk-UA"/>
        </w:rPr>
        <w:t xml:space="preserve"> санітарного очищення</w:t>
      </w:r>
      <w:r w:rsidRPr="00555B39">
        <w:rPr>
          <w:sz w:val="28"/>
          <w:szCs w:val="28"/>
          <w:lang w:val="uk-UA"/>
        </w:rPr>
        <w:t xml:space="preserve"> </w:t>
      </w:r>
      <w:r>
        <w:rPr>
          <w:bCs/>
          <w:sz w:val="28"/>
          <w:lang w:val="uk-UA"/>
        </w:rPr>
        <w:t xml:space="preserve"> території  м. Лубни на </w:t>
      </w:r>
      <w:r w:rsidRPr="00B47D99">
        <w:rPr>
          <w:bCs/>
          <w:sz w:val="28"/>
          <w:lang w:val="uk-UA"/>
        </w:rPr>
        <w:t>201</w:t>
      </w:r>
      <w:r>
        <w:rPr>
          <w:bCs/>
          <w:sz w:val="28"/>
          <w:lang w:val="uk-UA"/>
        </w:rPr>
        <w:t xml:space="preserve">8 рік» </w:t>
      </w:r>
      <w:r w:rsidRPr="00555B39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додається).</w:t>
      </w:r>
    </w:p>
    <w:p w:rsidR="00A22E4D" w:rsidRDefault="00A22E4D" w:rsidP="00487A7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2. Фінансовому управлінню виконавчого комітету міської ради (начальник Романенко Т.О.)  передбачити кошти для реалізації програми.</w:t>
      </w:r>
    </w:p>
    <w:p w:rsidR="00A22E4D" w:rsidRDefault="00A22E4D" w:rsidP="00487A7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3.  Визначити Комунальне підприємство „Чисте місто” Лубенської міської ради одержувачем коштів місцевого бюджету шляхом надання субсидій </w:t>
      </w:r>
      <w:r w:rsidRPr="00FE7816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бюджетних </w:t>
      </w:r>
      <w:r w:rsidRPr="00FE7816">
        <w:rPr>
          <w:sz w:val="28"/>
          <w:szCs w:val="28"/>
          <w:lang w:val="uk-UA"/>
        </w:rPr>
        <w:t xml:space="preserve">трансфертів </w:t>
      </w:r>
      <w:r>
        <w:rPr>
          <w:sz w:val="28"/>
          <w:szCs w:val="28"/>
          <w:lang w:val="uk-UA"/>
        </w:rPr>
        <w:t>по програмі «</w:t>
      </w:r>
      <w:r w:rsidRPr="00B47D99">
        <w:rPr>
          <w:bCs/>
          <w:sz w:val="28"/>
          <w:lang w:val="uk-UA"/>
        </w:rPr>
        <w:t>Організаці</w:t>
      </w:r>
      <w:r>
        <w:rPr>
          <w:bCs/>
          <w:sz w:val="28"/>
          <w:lang w:val="uk-UA"/>
        </w:rPr>
        <w:t>я</w:t>
      </w:r>
      <w:r w:rsidRPr="00B47D99">
        <w:rPr>
          <w:bCs/>
          <w:sz w:val="28"/>
          <w:lang w:val="uk-UA"/>
        </w:rPr>
        <w:t xml:space="preserve"> та проведення санітарного очищення</w:t>
      </w:r>
      <w:r>
        <w:rPr>
          <w:b/>
          <w:bCs/>
          <w:sz w:val="28"/>
          <w:lang w:val="uk-UA"/>
        </w:rPr>
        <w:t xml:space="preserve"> </w:t>
      </w:r>
      <w:r>
        <w:rPr>
          <w:bCs/>
          <w:sz w:val="28"/>
          <w:lang w:val="uk-UA"/>
        </w:rPr>
        <w:t xml:space="preserve">території  м. Лубни на </w:t>
      </w:r>
      <w:r w:rsidRPr="00B47D99">
        <w:rPr>
          <w:bCs/>
          <w:sz w:val="28"/>
          <w:lang w:val="uk-UA"/>
        </w:rPr>
        <w:t xml:space="preserve"> 201</w:t>
      </w:r>
      <w:r>
        <w:rPr>
          <w:bCs/>
          <w:sz w:val="28"/>
          <w:lang w:val="uk-UA"/>
        </w:rPr>
        <w:t>8 рік» з 01.01.2018 року.</w:t>
      </w:r>
    </w:p>
    <w:p w:rsidR="00A22E4D" w:rsidRDefault="00A22E4D" w:rsidP="00487A7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4.   </w:t>
      </w:r>
      <w:r w:rsidRPr="00555B39">
        <w:rPr>
          <w:sz w:val="28"/>
          <w:szCs w:val="28"/>
          <w:lang w:val="uk-UA"/>
        </w:rPr>
        <w:t xml:space="preserve">Контроль за виконанням рішення покласти на </w:t>
      </w:r>
      <w:r>
        <w:rPr>
          <w:sz w:val="28"/>
          <w:szCs w:val="28"/>
          <w:lang w:val="uk-UA"/>
        </w:rPr>
        <w:t>заступника міського голови Діденка О.Г. та</w:t>
      </w:r>
      <w:r w:rsidRPr="00555B39">
        <w:rPr>
          <w:sz w:val="28"/>
          <w:szCs w:val="28"/>
          <w:lang w:val="uk-UA"/>
        </w:rPr>
        <w:t xml:space="preserve"> постійну депутатську комісію з питань житлово-комунального господарства, ко</w:t>
      </w:r>
      <w:r>
        <w:rPr>
          <w:sz w:val="28"/>
          <w:szCs w:val="28"/>
          <w:lang w:val="uk-UA"/>
        </w:rPr>
        <w:t>мунальної власності та екології.</w:t>
      </w:r>
    </w:p>
    <w:p w:rsidR="00A22E4D" w:rsidRDefault="00A22E4D" w:rsidP="00487A76">
      <w:pPr>
        <w:ind w:firstLine="540"/>
        <w:jc w:val="both"/>
        <w:rPr>
          <w:sz w:val="28"/>
          <w:szCs w:val="28"/>
          <w:lang w:val="uk-UA"/>
        </w:rPr>
      </w:pPr>
    </w:p>
    <w:p w:rsidR="00A22E4D" w:rsidRPr="005D4AD5" w:rsidRDefault="00A22E4D" w:rsidP="00487A76">
      <w:pPr>
        <w:ind w:firstLine="540"/>
        <w:jc w:val="both"/>
        <w:rPr>
          <w:sz w:val="32"/>
          <w:lang w:val="uk-UA"/>
        </w:rPr>
      </w:pPr>
    </w:p>
    <w:p w:rsidR="00A22E4D" w:rsidRPr="00CC71BE" w:rsidRDefault="00A22E4D" w:rsidP="00487A76">
      <w:pPr>
        <w:ind w:firstLine="540"/>
        <w:jc w:val="both"/>
        <w:rPr>
          <w:lang w:val="uk-UA"/>
        </w:rPr>
      </w:pPr>
    </w:p>
    <w:p w:rsidR="00A22E4D" w:rsidRPr="00B67F52" w:rsidRDefault="00A22E4D" w:rsidP="00487A76">
      <w:pPr>
        <w:pStyle w:val="BodyTextIndent2"/>
        <w:rPr>
          <w:b/>
          <w:sz w:val="28"/>
          <w:szCs w:val="28"/>
        </w:rPr>
      </w:pPr>
      <w:r w:rsidRPr="00B67F52">
        <w:rPr>
          <w:b/>
          <w:sz w:val="28"/>
          <w:szCs w:val="28"/>
        </w:rPr>
        <w:t xml:space="preserve">Міський голова            </w:t>
      </w:r>
      <w:r w:rsidRPr="00B67F52">
        <w:rPr>
          <w:b/>
          <w:sz w:val="28"/>
          <w:szCs w:val="28"/>
        </w:rPr>
        <w:tab/>
      </w:r>
      <w:r w:rsidRPr="00B67F52"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                       </w:t>
      </w:r>
      <w:r>
        <w:rPr>
          <w:b/>
          <w:sz w:val="28"/>
          <w:szCs w:val="28"/>
        </w:rPr>
        <w:tab/>
      </w:r>
      <w:r w:rsidRPr="00B67F52">
        <w:rPr>
          <w:b/>
          <w:sz w:val="28"/>
          <w:szCs w:val="28"/>
        </w:rPr>
        <w:t>О.П. Грицаєнко</w:t>
      </w:r>
    </w:p>
    <w:p w:rsidR="00A22E4D" w:rsidRDefault="00A22E4D" w:rsidP="00487A76">
      <w:pPr>
        <w:rPr>
          <w:b/>
          <w:bCs/>
          <w:sz w:val="32"/>
          <w:lang w:val="uk-UA"/>
        </w:rPr>
      </w:pPr>
    </w:p>
    <w:p w:rsidR="00A22E4D" w:rsidRDefault="00A22E4D" w:rsidP="00487A76">
      <w:pPr>
        <w:rPr>
          <w:b/>
          <w:bCs/>
          <w:sz w:val="32"/>
          <w:lang w:val="uk-UA"/>
        </w:rPr>
      </w:pPr>
    </w:p>
    <w:p w:rsidR="00A22E4D" w:rsidRDefault="00A22E4D" w:rsidP="00487A76">
      <w:pPr>
        <w:rPr>
          <w:b/>
          <w:bCs/>
          <w:sz w:val="32"/>
          <w:lang w:val="uk-UA"/>
        </w:rPr>
      </w:pPr>
    </w:p>
    <w:p w:rsidR="00A22E4D" w:rsidRDefault="00A22E4D" w:rsidP="00487A76">
      <w:pPr>
        <w:rPr>
          <w:b/>
          <w:bCs/>
          <w:sz w:val="32"/>
          <w:lang w:val="uk-UA"/>
        </w:rPr>
      </w:pPr>
    </w:p>
    <w:p w:rsidR="00A22E4D" w:rsidRDefault="00A22E4D" w:rsidP="00487A76">
      <w:pPr>
        <w:rPr>
          <w:b/>
          <w:bCs/>
          <w:sz w:val="32"/>
          <w:lang w:val="uk-UA"/>
        </w:rPr>
      </w:pPr>
    </w:p>
    <w:p w:rsidR="00A22E4D" w:rsidRPr="00CC71BE" w:rsidRDefault="00A22E4D" w:rsidP="00487A76">
      <w:pPr>
        <w:rPr>
          <w:b/>
          <w:bCs/>
          <w:sz w:val="32"/>
          <w:lang w:val="uk-UA"/>
        </w:rPr>
      </w:pPr>
    </w:p>
    <w:p w:rsidR="00A22E4D" w:rsidRPr="00102265" w:rsidRDefault="00A22E4D" w:rsidP="00102265">
      <w:pPr>
        <w:rPr>
          <w:lang w:val="uk-UA"/>
        </w:rPr>
      </w:pPr>
      <w:bookmarkStart w:id="0" w:name="_GoBack"/>
      <w:bookmarkEnd w:id="0"/>
    </w:p>
    <w:p w:rsidR="00A22E4D" w:rsidRDefault="00A22E4D" w:rsidP="007E2FB0">
      <w:pPr>
        <w:jc w:val="center"/>
        <w:rPr>
          <w:lang w:val="uk-UA"/>
        </w:rPr>
      </w:pPr>
    </w:p>
    <w:p w:rsidR="00A22E4D" w:rsidRDefault="00A22E4D" w:rsidP="00800CAE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</w:p>
    <w:sectPr w:rsidR="00A22E4D" w:rsidSect="00467904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E4D" w:rsidRDefault="00A22E4D" w:rsidP="007E2FB0">
      <w:r>
        <w:separator/>
      </w:r>
    </w:p>
  </w:endnote>
  <w:endnote w:type="continuationSeparator" w:id="0">
    <w:p w:rsidR="00A22E4D" w:rsidRDefault="00A22E4D" w:rsidP="007E2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E4D" w:rsidRDefault="00A22E4D" w:rsidP="007E2FB0">
      <w:r>
        <w:separator/>
      </w:r>
    </w:p>
  </w:footnote>
  <w:footnote w:type="continuationSeparator" w:id="0">
    <w:p w:rsidR="00A22E4D" w:rsidRDefault="00A22E4D" w:rsidP="007E2F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3197"/>
    <w:multiLevelType w:val="hybridMultilevel"/>
    <w:tmpl w:val="F560E53E"/>
    <w:lvl w:ilvl="0" w:tplc="F4EEE1AA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5647A"/>
    <w:multiLevelType w:val="hybridMultilevel"/>
    <w:tmpl w:val="E1BEC560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3B36DD3"/>
    <w:multiLevelType w:val="hybridMultilevel"/>
    <w:tmpl w:val="F73E85C6"/>
    <w:lvl w:ilvl="0" w:tplc="FFFFFFFF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FB76DCD"/>
    <w:multiLevelType w:val="hybridMultilevel"/>
    <w:tmpl w:val="49A4997E"/>
    <w:lvl w:ilvl="0" w:tplc="1FF07E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2374A4"/>
    <w:multiLevelType w:val="singleLevel"/>
    <w:tmpl w:val="F712317A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</w:abstractNum>
  <w:abstractNum w:abstractNumId="5">
    <w:nsid w:val="25A90C00"/>
    <w:multiLevelType w:val="hybridMultilevel"/>
    <w:tmpl w:val="15D4C478"/>
    <w:lvl w:ilvl="0" w:tplc="959063E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A2447F"/>
    <w:multiLevelType w:val="hybridMultilevel"/>
    <w:tmpl w:val="24066A1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038104F"/>
    <w:multiLevelType w:val="hybridMultilevel"/>
    <w:tmpl w:val="49A4997E"/>
    <w:lvl w:ilvl="0" w:tplc="1FF07E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DB724E"/>
    <w:multiLevelType w:val="singleLevel"/>
    <w:tmpl w:val="EC844CE0"/>
    <w:lvl w:ilvl="0">
      <w:start w:val="10"/>
      <w:numFmt w:val="bullet"/>
      <w:lvlText w:val="-"/>
      <w:lvlJc w:val="left"/>
      <w:pPr>
        <w:tabs>
          <w:tab w:val="num" w:pos="600"/>
        </w:tabs>
        <w:ind w:left="600" w:hanging="375"/>
      </w:pPr>
      <w:rPr>
        <w:rFonts w:hint="default"/>
      </w:rPr>
    </w:lvl>
  </w:abstractNum>
  <w:abstractNum w:abstractNumId="9">
    <w:nsid w:val="3BFA23BA"/>
    <w:multiLevelType w:val="singleLevel"/>
    <w:tmpl w:val="7A7413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3D3B4091"/>
    <w:multiLevelType w:val="hybridMultilevel"/>
    <w:tmpl w:val="9124ADF6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6037763D"/>
    <w:multiLevelType w:val="hybridMultilevel"/>
    <w:tmpl w:val="9992F1C4"/>
    <w:lvl w:ilvl="0" w:tplc="13F8790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5856F5"/>
    <w:multiLevelType w:val="singleLevel"/>
    <w:tmpl w:val="65CA91C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</w:abstractNum>
  <w:abstractNum w:abstractNumId="13">
    <w:nsid w:val="792A0300"/>
    <w:multiLevelType w:val="hybridMultilevel"/>
    <w:tmpl w:val="9C2A96C8"/>
    <w:lvl w:ilvl="0" w:tplc="733EB01C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4"/>
  </w:num>
  <w:num w:numId="4">
    <w:abstractNumId w:val="9"/>
  </w:num>
  <w:num w:numId="5">
    <w:abstractNumId w:val="10"/>
  </w:num>
  <w:num w:numId="6">
    <w:abstractNumId w:val="2"/>
  </w:num>
  <w:num w:numId="7">
    <w:abstractNumId w:val="1"/>
  </w:num>
  <w:num w:numId="8">
    <w:abstractNumId w:val="3"/>
  </w:num>
  <w:num w:numId="9">
    <w:abstractNumId w:val="6"/>
  </w:num>
  <w:num w:numId="10">
    <w:abstractNumId w:val="13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0C1D"/>
    <w:rsid w:val="00005557"/>
    <w:rsid w:val="0000599B"/>
    <w:rsid w:val="00010FD0"/>
    <w:rsid w:val="000139B8"/>
    <w:rsid w:val="00013E36"/>
    <w:rsid w:val="000140E7"/>
    <w:rsid w:val="00014715"/>
    <w:rsid w:val="0001643D"/>
    <w:rsid w:val="00017FBD"/>
    <w:rsid w:val="00020F40"/>
    <w:rsid w:val="000230B6"/>
    <w:rsid w:val="00024C1F"/>
    <w:rsid w:val="000252DB"/>
    <w:rsid w:val="00026885"/>
    <w:rsid w:val="00032492"/>
    <w:rsid w:val="00032C69"/>
    <w:rsid w:val="00040259"/>
    <w:rsid w:val="00043B5E"/>
    <w:rsid w:val="00047425"/>
    <w:rsid w:val="00047448"/>
    <w:rsid w:val="00047F1F"/>
    <w:rsid w:val="0005687F"/>
    <w:rsid w:val="00056F46"/>
    <w:rsid w:val="00062025"/>
    <w:rsid w:val="00062EED"/>
    <w:rsid w:val="000651D7"/>
    <w:rsid w:val="0006606A"/>
    <w:rsid w:val="0006715D"/>
    <w:rsid w:val="00067588"/>
    <w:rsid w:val="000678E2"/>
    <w:rsid w:val="0007133F"/>
    <w:rsid w:val="00075168"/>
    <w:rsid w:val="000806AE"/>
    <w:rsid w:val="000814D1"/>
    <w:rsid w:val="00081D28"/>
    <w:rsid w:val="00095662"/>
    <w:rsid w:val="000A3780"/>
    <w:rsid w:val="000A69BB"/>
    <w:rsid w:val="000B473A"/>
    <w:rsid w:val="000B47F4"/>
    <w:rsid w:val="000B4C14"/>
    <w:rsid w:val="000B671F"/>
    <w:rsid w:val="000B7C98"/>
    <w:rsid w:val="000C1C19"/>
    <w:rsid w:val="000C433C"/>
    <w:rsid w:val="000C77AA"/>
    <w:rsid w:val="000D6DE3"/>
    <w:rsid w:val="000D7DF9"/>
    <w:rsid w:val="000E1872"/>
    <w:rsid w:val="000F3B15"/>
    <w:rsid w:val="000F6400"/>
    <w:rsid w:val="00102265"/>
    <w:rsid w:val="00113FD5"/>
    <w:rsid w:val="001164CE"/>
    <w:rsid w:val="00116EF8"/>
    <w:rsid w:val="00117E00"/>
    <w:rsid w:val="00122128"/>
    <w:rsid w:val="00124646"/>
    <w:rsid w:val="0012527D"/>
    <w:rsid w:val="001318D0"/>
    <w:rsid w:val="001335E7"/>
    <w:rsid w:val="00143AC5"/>
    <w:rsid w:val="00144436"/>
    <w:rsid w:val="001478AD"/>
    <w:rsid w:val="001478EF"/>
    <w:rsid w:val="0015127C"/>
    <w:rsid w:val="00151E99"/>
    <w:rsid w:val="00153093"/>
    <w:rsid w:val="001557EA"/>
    <w:rsid w:val="001558A3"/>
    <w:rsid w:val="00156F03"/>
    <w:rsid w:val="00157F19"/>
    <w:rsid w:val="00163F1D"/>
    <w:rsid w:val="00166F89"/>
    <w:rsid w:val="00171059"/>
    <w:rsid w:val="001716E6"/>
    <w:rsid w:val="001731A3"/>
    <w:rsid w:val="00173650"/>
    <w:rsid w:val="00175256"/>
    <w:rsid w:val="00177E4E"/>
    <w:rsid w:val="00183659"/>
    <w:rsid w:val="00184D53"/>
    <w:rsid w:val="00190A72"/>
    <w:rsid w:val="001940BA"/>
    <w:rsid w:val="001A385D"/>
    <w:rsid w:val="001A445E"/>
    <w:rsid w:val="001A7A42"/>
    <w:rsid w:val="001B1E92"/>
    <w:rsid w:val="001B3831"/>
    <w:rsid w:val="001B42A7"/>
    <w:rsid w:val="001B6321"/>
    <w:rsid w:val="001B7C0F"/>
    <w:rsid w:val="001C0C24"/>
    <w:rsid w:val="001C0E3C"/>
    <w:rsid w:val="001C179A"/>
    <w:rsid w:val="001C1867"/>
    <w:rsid w:val="001C5A5F"/>
    <w:rsid w:val="001C65BA"/>
    <w:rsid w:val="001C6874"/>
    <w:rsid w:val="001D056D"/>
    <w:rsid w:val="001D1651"/>
    <w:rsid w:val="001D3FC4"/>
    <w:rsid w:val="001E3DF9"/>
    <w:rsid w:val="001E4030"/>
    <w:rsid w:val="001E4B2C"/>
    <w:rsid w:val="001E702E"/>
    <w:rsid w:val="001F2FD6"/>
    <w:rsid w:val="001F6560"/>
    <w:rsid w:val="00203B61"/>
    <w:rsid w:val="0020516B"/>
    <w:rsid w:val="00206011"/>
    <w:rsid w:val="0021189C"/>
    <w:rsid w:val="002155B3"/>
    <w:rsid w:val="00216B23"/>
    <w:rsid w:val="00217305"/>
    <w:rsid w:val="00226ED6"/>
    <w:rsid w:val="00231B95"/>
    <w:rsid w:val="002359B7"/>
    <w:rsid w:val="00237E55"/>
    <w:rsid w:val="0024180B"/>
    <w:rsid w:val="00243609"/>
    <w:rsid w:val="00244B1C"/>
    <w:rsid w:val="00253F54"/>
    <w:rsid w:val="00254C30"/>
    <w:rsid w:val="00255DA8"/>
    <w:rsid w:val="0025718B"/>
    <w:rsid w:val="00260B3F"/>
    <w:rsid w:val="00266430"/>
    <w:rsid w:val="0026648C"/>
    <w:rsid w:val="00271DBF"/>
    <w:rsid w:val="00275030"/>
    <w:rsid w:val="0027718F"/>
    <w:rsid w:val="00277B1B"/>
    <w:rsid w:val="002833CE"/>
    <w:rsid w:val="00290572"/>
    <w:rsid w:val="00295B19"/>
    <w:rsid w:val="00297C3E"/>
    <w:rsid w:val="002A18B4"/>
    <w:rsid w:val="002A706B"/>
    <w:rsid w:val="002B2D97"/>
    <w:rsid w:val="002B360F"/>
    <w:rsid w:val="002B61B9"/>
    <w:rsid w:val="002B77CE"/>
    <w:rsid w:val="002C3FBD"/>
    <w:rsid w:val="002C4044"/>
    <w:rsid w:val="002C6CF4"/>
    <w:rsid w:val="002D1EDC"/>
    <w:rsid w:val="002D57F2"/>
    <w:rsid w:val="002D770B"/>
    <w:rsid w:val="002E4E97"/>
    <w:rsid w:val="002E65A1"/>
    <w:rsid w:val="002E76DD"/>
    <w:rsid w:val="002F165F"/>
    <w:rsid w:val="0030157C"/>
    <w:rsid w:val="00303498"/>
    <w:rsid w:val="003108D8"/>
    <w:rsid w:val="003113FD"/>
    <w:rsid w:val="00312482"/>
    <w:rsid w:val="00312AA4"/>
    <w:rsid w:val="003133AA"/>
    <w:rsid w:val="003146F9"/>
    <w:rsid w:val="003167CA"/>
    <w:rsid w:val="0032488D"/>
    <w:rsid w:val="00333E3D"/>
    <w:rsid w:val="00336443"/>
    <w:rsid w:val="00337E3B"/>
    <w:rsid w:val="00341C22"/>
    <w:rsid w:val="00350438"/>
    <w:rsid w:val="00352CA3"/>
    <w:rsid w:val="00353813"/>
    <w:rsid w:val="00356BA3"/>
    <w:rsid w:val="003575F4"/>
    <w:rsid w:val="003644AF"/>
    <w:rsid w:val="00372037"/>
    <w:rsid w:val="0037512F"/>
    <w:rsid w:val="00375909"/>
    <w:rsid w:val="00375EB0"/>
    <w:rsid w:val="00383077"/>
    <w:rsid w:val="00383567"/>
    <w:rsid w:val="00385C54"/>
    <w:rsid w:val="00392F22"/>
    <w:rsid w:val="00395A6C"/>
    <w:rsid w:val="003A369A"/>
    <w:rsid w:val="003A4054"/>
    <w:rsid w:val="003C0D72"/>
    <w:rsid w:val="003C1C67"/>
    <w:rsid w:val="003D109F"/>
    <w:rsid w:val="003D22B5"/>
    <w:rsid w:val="003D3D1E"/>
    <w:rsid w:val="003E115D"/>
    <w:rsid w:val="003E1881"/>
    <w:rsid w:val="003E1FA5"/>
    <w:rsid w:val="003E22F4"/>
    <w:rsid w:val="003E30FA"/>
    <w:rsid w:val="003E4212"/>
    <w:rsid w:val="003E4965"/>
    <w:rsid w:val="003E7673"/>
    <w:rsid w:val="003F0F43"/>
    <w:rsid w:val="003F19D9"/>
    <w:rsid w:val="003F58A8"/>
    <w:rsid w:val="003F633D"/>
    <w:rsid w:val="00402E1B"/>
    <w:rsid w:val="00402F19"/>
    <w:rsid w:val="0040309D"/>
    <w:rsid w:val="00404FC6"/>
    <w:rsid w:val="00406AAC"/>
    <w:rsid w:val="00413230"/>
    <w:rsid w:val="0042160A"/>
    <w:rsid w:val="004223BD"/>
    <w:rsid w:val="00425E1B"/>
    <w:rsid w:val="00427451"/>
    <w:rsid w:val="0042779D"/>
    <w:rsid w:val="00427DD7"/>
    <w:rsid w:val="0043110C"/>
    <w:rsid w:val="00432D98"/>
    <w:rsid w:val="004339F8"/>
    <w:rsid w:val="00435649"/>
    <w:rsid w:val="00435783"/>
    <w:rsid w:val="004430FE"/>
    <w:rsid w:val="00450B9B"/>
    <w:rsid w:val="00452879"/>
    <w:rsid w:val="004572AB"/>
    <w:rsid w:val="00461356"/>
    <w:rsid w:val="00466A49"/>
    <w:rsid w:val="00467904"/>
    <w:rsid w:val="0047336E"/>
    <w:rsid w:val="00473C0D"/>
    <w:rsid w:val="00473C74"/>
    <w:rsid w:val="004757DA"/>
    <w:rsid w:val="00476CE4"/>
    <w:rsid w:val="00483636"/>
    <w:rsid w:val="004875F4"/>
    <w:rsid w:val="004876F4"/>
    <w:rsid w:val="00487A76"/>
    <w:rsid w:val="0049005C"/>
    <w:rsid w:val="00490F12"/>
    <w:rsid w:val="004927CC"/>
    <w:rsid w:val="0049542F"/>
    <w:rsid w:val="004956C6"/>
    <w:rsid w:val="004A06A9"/>
    <w:rsid w:val="004A19E7"/>
    <w:rsid w:val="004A27AA"/>
    <w:rsid w:val="004A4691"/>
    <w:rsid w:val="004A7CEF"/>
    <w:rsid w:val="004B4842"/>
    <w:rsid w:val="004B6362"/>
    <w:rsid w:val="004B64D9"/>
    <w:rsid w:val="004C0376"/>
    <w:rsid w:val="004C07E7"/>
    <w:rsid w:val="004C12E9"/>
    <w:rsid w:val="004C22FD"/>
    <w:rsid w:val="004C520C"/>
    <w:rsid w:val="004C725B"/>
    <w:rsid w:val="004D0D39"/>
    <w:rsid w:val="004D0E27"/>
    <w:rsid w:val="004D4EB5"/>
    <w:rsid w:val="004D5338"/>
    <w:rsid w:val="004D64AD"/>
    <w:rsid w:val="004D7E13"/>
    <w:rsid w:val="004E068F"/>
    <w:rsid w:val="004E0870"/>
    <w:rsid w:val="004E1696"/>
    <w:rsid w:val="004E230E"/>
    <w:rsid w:val="004E4EB9"/>
    <w:rsid w:val="004E6C26"/>
    <w:rsid w:val="004F09F0"/>
    <w:rsid w:val="004F12B0"/>
    <w:rsid w:val="004F22B8"/>
    <w:rsid w:val="004F5AC4"/>
    <w:rsid w:val="00501145"/>
    <w:rsid w:val="005066DE"/>
    <w:rsid w:val="00510BAE"/>
    <w:rsid w:val="00514255"/>
    <w:rsid w:val="0051479D"/>
    <w:rsid w:val="00514B71"/>
    <w:rsid w:val="00514C59"/>
    <w:rsid w:val="0051504D"/>
    <w:rsid w:val="0051606D"/>
    <w:rsid w:val="00520580"/>
    <w:rsid w:val="0052268D"/>
    <w:rsid w:val="00530E7E"/>
    <w:rsid w:val="0053258F"/>
    <w:rsid w:val="00533861"/>
    <w:rsid w:val="005340B3"/>
    <w:rsid w:val="00537FF9"/>
    <w:rsid w:val="00555B39"/>
    <w:rsid w:val="005564BD"/>
    <w:rsid w:val="005605BC"/>
    <w:rsid w:val="00560998"/>
    <w:rsid w:val="005625A0"/>
    <w:rsid w:val="005625CD"/>
    <w:rsid w:val="0056270A"/>
    <w:rsid w:val="00563116"/>
    <w:rsid w:val="005649A5"/>
    <w:rsid w:val="0056652A"/>
    <w:rsid w:val="00567D7B"/>
    <w:rsid w:val="00572B68"/>
    <w:rsid w:val="00573E8B"/>
    <w:rsid w:val="00575EB1"/>
    <w:rsid w:val="005771DA"/>
    <w:rsid w:val="005800D8"/>
    <w:rsid w:val="00585897"/>
    <w:rsid w:val="00586E96"/>
    <w:rsid w:val="0058783E"/>
    <w:rsid w:val="005923BC"/>
    <w:rsid w:val="00593599"/>
    <w:rsid w:val="00595C4F"/>
    <w:rsid w:val="0059740E"/>
    <w:rsid w:val="005B6118"/>
    <w:rsid w:val="005C43DD"/>
    <w:rsid w:val="005D0C53"/>
    <w:rsid w:val="005D2F49"/>
    <w:rsid w:val="005D4006"/>
    <w:rsid w:val="005D4AD5"/>
    <w:rsid w:val="005D6732"/>
    <w:rsid w:val="005D764B"/>
    <w:rsid w:val="005E0C1D"/>
    <w:rsid w:val="005E315C"/>
    <w:rsid w:val="005E4C40"/>
    <w:rsid w:val="005E5C62"/>
    <w:rsid w:val="005F4BF7"/>
    <w:rsid w:val="005F5773"/>
    <w:rsid w:val="005F5E82"/>
    <w:rsid w:val="00600482"/>
    <w:rsid w:val="00602DC6"/>
    <w:rsid w:val="0060441D"/>
    <w:rsid w:val="00606AB1"/>
    <w:rsid w:val="00610918"/>
    <w:rsid w:val="006130F2"/>
    <w:rsid w:val="0061430C"/>
    <w:rsid w:val="006145D3"/>
    <w:rsid w:val="00622B26"/>
    <w:rsid w:val="006235B0"/>
    <w:rsid w:val="006278BC"/>
    <w:rsid w:val="006303E8"/>
    <w:rsid w:val="00632EBA"/>
    <w:rsid w:val="0063414C"/>
    <w:rsid w:val="00634D64"/>
    <w:rsid w:val="00636E2E"/>
    <w:rsid w:val="0064247F"/>
    <w:rsid w:val="0064325B"/>
    <w:rsid w:val="006443E3"/>
    <w:rsid w:val="00644DD3"/>
    <w:rsid w:val="00646E2C"/>
    <w:rsid w:val="00650275"/>
    <w:rsid w:val="00650438"/>
    <w:rsid w:val="006522B4"/>
    <w:rsid w:val="00653E85"/>
    <w:rsid w:val="00655331"/>
    <w:rsid w:val="00656AC2"/>
    <w:rsid w:val="006579F2"/>
    <w:rsid w:val="00661503"/>
    <w:rsid w:val="006624C9"/>
    <w:rsid w:val="006654C8"/>
    <w:rsid w:val="006671A7"/>
    <w:rsid w:val="00670404"/>
    <w:rsid w:val="006720E0"/>
    <w:rsid w:val="006754F6"/>
    <w:rsid w:val="00677840"/>
    <w:rsid w:val="00682B31"/>
    <w:rsid w:val="0068403A"/>
    <w:rsid w:val="0068589D"/>
    <w:rsid w:val="00686A81"/>
    <w:rsid w:val="00687CBA"/>
    <w:rsid w:val="00691040"/>
    <w:rsid w:val="00693E04"/>
    <w:rsid w:val="00694B55"/>
    <w:rsid w:val="006A099A"/>
    <w:rsid w:val="006A3CA9"/>
    <w:rsid w:val="006A4017"/>
    <w:rsid w:val="006A4763"/>
    <w:rsid w:val="006A477C"/>
    <w:rsid w:val="006B00A6"/>
    <w:rsid w:val="006B0A23"/>
    <w:rsid w:val="006B1755"/>
    <w:rsid w:val="006B60D7"/>
    <w:rsid w:val="006B7770"/>
    <w:rsid w:val="006C1E71"/>
    <w:rsid w:val="006C27D9"/>
    <w:rsid w:val="006C5B14"/>
    <w:rsid w:val="006D0076"/>
    <w:rsid w:val="006D18B6"/>
    <w:rsid w:val="006D3AFA"/>
    <w:rsid w:val="006D791D"/>
    <w:rsid w:val="006D7A98"/>
    <w:rsid w:val="006E0684"/>
    <w:rsid w:val="006E0AB2"/>
    <w:rsid w:val="006E1EE3"/>
    <w:rsid w:val="006E7CA1"/>
    <w:rsid w:val="006F143F"/>
    <w:rsid w:val="006F29F4"/>
    <w:rsid w:val="006F3F47"/>
    <w:rsid w:val="006F6E44"/>
    <w:rsid w:val="00700B56"/>
    <w:rsid w:val="0070120B"/>
    <w:rsid w:val="00701ADC"/>
    <w:rsid w:val="007025B1"/>
    <w:rsid w:val="007049E5"/>
    <w:rsid w:val="00705016"/>
    <w:rsid w:val="00705265"/>
    <w:rsid w:val="00707758"/>
    <w:rsid w:val="00714BE7"/>
    <w:rsid w:val="0072067D"/>
    <w:rsid w:val="007219FA"/>
    <w:rsid w:val="00723895"/>
    <w:rsid w:val="00727A6F"/>
    <w:rsid w:val="007358CA"/>
    <w:rsid w:val="00735CBB"/>
    <w:rsid w:val="00736BC5"/>
    <w:rsid w:val="00736DC3"/>
    <w:rsid w:val="00737F6E"/>
    <w:rsid w:val="00743B18"/>
    <w:rsid w:val="00743D12"/>
    <w:rsid w:val="00745303"/>
    <w:rsid w:val="00745A49"/>
    <w:rsid w:val="00746116"/>
    <w:rsid w:val="007554AE"/>
    <w:rsid w:val="007573C8"/>
    <w:rsid w:val="00757A7F"/>
    <w:rsid w:val="00766212"/>
    <w:rsid w:val="00767235"/>
    <w:rsid w:val="0078462E"/>
    <w:rsid w:val="007849EF"/>
    <w:rsid w:val="0078554C"/>
    <w:rsid w:val="00786A82"/>
    <w:rsid w:val="00787CFB"/>
    <w:rsid w:val="0079288B"/>
    <w:rsid w:val="00794A1F"/>
    <w:rsid w:val="00797212"/>
    <w:rsid w:val="007A1C1D"/>
    <w:rsid w:val="007A3D6E"/>
    <w:rsid w:val="007B5737"/>
    <w:rsid w:val="007B64C8"/>
    <w:rsid w:val="007B7F03"/>
    <w:rsid w:val="007C13A8"/>
    <w:rsid w:val="007C1C6A"/>
    <w:rsid w:val="007C4161"/>
    <w:rsid w:val="007D47CA"/>
    <w:rsid w:val="007D7ADE"/>
    <w:rsid w:val="007E0BE3"/>
    <w:rsid w:val="007E2762"/>
    <w:rsid w:val="007E2B55"/>
    <w:rsid w:val="007E2CF3"/>
    <w:rsid w:val="007E2FB0"/>
    <w:rsid w:val="007E35C5"/>
    <w:rsid w:val="007E78F3"/>
    <w:rsid w:val="007F31A3"/>
    <w:rsid w:val="007F3A05"/>
    <w:rsid w:val="007F478F"/>
    <w:rsid w:val="007F7DD1"/>
    <w:rsid w:val="00800CAE"/>
    <w:rsid w:val="00812204"/>
    <w:rsid w:val="00820899"/>
    <w:rsid w:val="008236D0"/>
    <w:rsid w:val="008236F6"/>
    <w:rsid w:val="008302F0"/>
    <w:rsid w:val="00831566"/>
    <w:rsid w:val="00832512"/>
    <w:rsid w:val="008355B8"/>
    <w:rsid w:val="008367F6"/>
    <w:rsid w:val="0084319A"/>
    <w:rsid w:val="00843204"/>
    <w:rsid w:val="0084481E"/>
    <w:rsid w:val="00845B2A"/>
    <w:rsid w:val="00861609"/>
    <w:rsid w:val="00863004"/>
    <w:rsid w:val="00866CC1"/>
    <w:rsid w:val="008702A4"/>
    <w:rsid w:val="00870626"/>
    <w:rsid w:val="0087207B"/>
    <w:rsid w:val="00882C1B"/>
    <w:rsid w:val="00882F90"/>
    <w:rsid w:val="0088335B"/>
    <w:rsid w:val="008839B2"/>
    <w:rsid w:val="00892ABC"/>
    <w:rsid w:val="0089457D"/>
    <w:rsid w:val="00897C21"/>
    <w:rsid w:val="008A22E5"/>
    <w:rsid w:val="008A4117"/>
    <w:rsid w:val="008A6941"/>
    <w:rsid w:val="008B36EF"/>
    <w:rsid w:val="008B4692"/>
    <w:rsid w:val="008B4A64"/>
    <w:rsid w:val="008B53B2"/>
    <w:rsid w:val="008C0657"/>
    <w:rsid w:val="008D446E"/>
    <w:rsid w:val="008D6DB6"/>
    <w:rsid w:val="008E0E28"/>
    <w:rsid w:val="008E6D9D"/>
    <w:rsid w:val="008E7349"/>
    <w:rsid w:val="008F6C12"/>
    <w:rsid w:val="008F6DCD"/>
    <w:rsid w:val="008F7169"/>
    <w:rsid w:val="009028FB"/>
    <w:rsid w:val="00904143"/>
    <w:rsid w:val="00904776"/>
    <w:rsid w:val="00904812"/>
    <w:rsid w:val="00907867"/>
    <w:rsid w:val="00913613"/>
    <w:rsid w:val="0091582B"/>
    <w:rsid w:val="00917F6B"/>
    <w:rsid w:val="00924EC3"/>
    <w:rsid w:val="009326ED"/>
    <w:rsid w:val="00933BFB"/>
    <w:rsid w:val="00937B80"/>
    <w:rsid w:val="009433BB"/>
    <w:rsid w:val="00947061"/>
    <w:rsid w:val="0095127B"/>
    <w:rsid w:val="00951452"/>
    <w:rsid w:val="009555F0"/>
    <w:rsid w:val="00955C71"/>
    <w:rsid w:val="00966E1A"/>
    <w:rsid w:val="00966FEB"/>
    <w:rsid w:val="00983160"/>
    <w:rsid w:val="00987DD7"/>
    <w:rsid w:val="00993121"/>
    <w:rsid w:val="009979D3"/>
    <w:rsid w:val="009A121A"/>
    <w:rsid w:val="009A486C"/>
    <w:rsid w:val="009A6867"/>
    <w:rsid w:val="009A6BD8"/>
    <w:rsid w:val="009B3833"/>
    <w:rsid w:val="009B4B1B"/>
    <w:rsid w:val="009B637C"/>
    <w:rsid w:val="009C11AA"/>
    <w:rsid w:val="009C1563"/>
    <w:rsid w:val="009C678D"/>
    <w:rsid w:val="009C78EB"/>
    <w:rsid w:val="009C79E0"/>
    <w:rsid w:val="009D05EA"/>
    <w:rsid w:val="009D20AB"/>
    <w:rsid w:val="009D438F"/>
    <w:rsid w:val="009E10CB"/>
    <w:rsid w:val="009E6964"/>
    <w:rsid w:val="009E6A63"/>
    <w:rsid w:val="009F411F"/>
    <w:rsid w:val="009F7E70"/>
    <w:rsid w:val="00A0299C"/>
    <w:rsid w:val="00A05CE7"/>
    <w:rsid w:val="00A177B6"/>
    <w:rsid w:val="00A2262D"/>
    <w:rsid w:val="00A22E4D"/>
    <w:rsid w:val="00A2378F"/>
    <w:rsid w:val="00A23FD0"/>
    <w:rsid w:val="00A24480"/>
    <w:rsid w:val="00A24A34"/>
    <w:rsid w:val="00A24FAF"/>
    <w:rsid w:val="00A2589E"/>
    <w:rsid w:val="00A26A53"/>
    <w:rsid w:val="00A270B6"/>
    <w:rsid w:val="00A349A3"/>
    <w:rsid w:val="00A36809"/>
    <w:rsid w:val="00A418BB"/>
    <w:rsid w:val="00A41C41"/>
    <w:rsid w:val="00A424E0"/>
    <w:rsid w:val="00A5181E"/>
    <w:rsid w:val="00A532DF"/>
    <w:rsid w:val="00A54A36"/>
    <w:rsid w:val="00A54AC1"/>
    <w:rsid w:val="00A60B30"/>
    <w:rsid w:val="00A61B49"/>
    <w:rsid w:val="00A62A3B"/>
    <w:rsid w:val="00A64779"/>
    <w:rsid w:val="00A7092C"/>
    <w:rsid w:val="00A73F60"/>
    <w:rsid w:val="00A821C9"/>
    <w:rsid w:val="00A83704"/>
    <w:rsid w:val="00A83EE7"/>
    <w:rsid w:val="00A85F7C"/>
    <w:rsid w:val="00A866FD"/>
    <w:rsid w:val="00A86768"/>
    <w:rsid w:val="00A9085A"/>
    <w:rsid w:val="00A9223C"/>
    <w:rsid w:val="00A97A96"/>
    <w:rsid w:val="00A97B16"/>
    <w:rsid w:val="00AA5D79"/>
    <w:rsid w:val="00AB4000"/>
    <w:rsid w:val="00AB5255"/>
    <w:rsid w:val="00AC0B6D"/>
    <w:rsid w:val="00AC0C03"/>
    <w:rsid w:val="00AC2C5F"/>
    <w:rsid w:val="00AC3A97"/>
    <w:rsid w:val="00AC5F7B"/>
    <w:rsid w:val="00AD1F04"/>
    <w:rsid w:val="00AD26B7"/>
    <w:rsid w:val="00AD39E7"/>
    <w:rsid w:val="00AD46F2"/>
    <w:rsid w:val="00AE3EB8"/>
    <w:rsid w:val="00AE5A5D"/>
    <w:rsid w:val="00AF7534"/>
    <w:rsid w:val="00B00B28"/>
    <w:rsid w:val="00B06EBA"/>
    <w:rsid w:val="00B17323"/>
    <w:rsid w:val="00B21E09"/>
    <w:rsid w:val="00B234B4"/>
    <w:rsid w:val="00B2469C"/>
    <w:rsid w:val="00B26074"/>
    <w:rsid w:val="00B27412"/>
    <w:rsid w:val="00B32087"/>
    <w:rsid w:val="00B3448C"/>
    <w:rsid w:val="00B34861"/>
    <w:rsid w:val="00B34AE7"/>
    <w:rsid w:val="00B43FAF"/>
    <w:rsid w:val="00B47D99"/>
    <w:rsid w:val="00B50A6C"/>
    <w:rsid w:val="00B5161C"/>
    <w:rsid w:val="00B538A9"/>
    <w:rsid w:val="00B61A4C"/>
    <w:rsid w:val="00B61CD6"/>
    <w:rsid w:val="00B628CD"/>
    <w:rsid w:val="00B6652B"/>
    <w:rsid w:val="00B66A18"/>
    <w:rsid w:val="00B67F52"/>
    <w:rsid w:val="00B707A3"/>
    <w:rsid w:val="00B70B09"/>
    <w:rsid w:val="00B72035"/>
    <w:rsid w:val="00B72101"/>
    <w:rsid w:val="00B73E64"/>
    <w:rsid w:val="00B81589"/>
    <w:rsid w:val="00B83011"/>
    <w:rsid w:val="00B83F25"/>
    <w:rsid w:val="00B845B8"/>
    <w:rsid w:val="00B85DD5"/>
    <w:rsid w:val="00B85DE5"/>
    <w:rsid w:val="00B903C2"/>
    <w:rsid w:val="00B9259F"/>
    <w:rsid w:val="00B95FEE"/>
    <w:rsid w:val="00B97B32"/>
    <w:rsid w:val="00BA1C10"/>
    <w:rsid w:val="00BA1E72"/>
    <w:rsid w:val="00BB031F"/>
    <w:rsid w:val="00BB0639"/>
    <w:rsid w:val="00BB11B1"/>
    <w:rsid w:val="00BB4A0E"/>
    <w:rsid w:val="00BB560D"/>
    <w:rsid w:val="00BC15B4"/>
    <w:rsid w:val="00BC656E"/>
    <w:rsid w:val="00BD1C00"/>
    <w:rsid w:val="00BD49AD"/>
    <w:rsid w:val="00BD6755"/>
    <w:rsid w:val="00BE0699"/>
    <w:rsid w:val="00BE1375"/>
    <w:rsid w:val="00BE27C0"/>
    <w:rsid w:val="00BE6321"/>
    <w:rsid w:val="00BF028B"/>
    <w:rsid w:val="00BF0F35"/>
    <w:rsid w:val="00BF4B9C"/>
    <w:rsid w:val="00C0516F"/>
    <w:rsid w:val="00C05999"/>
    <w:rsid w:val="00C07713"/>
    <w:rsid w:val="00C122D6"/>
    <w:rsid w:val="00C12C4D"/>
    <w:rsid w:val="00C12FDB"/>
    <w:rsid w:val="00C149E3"/>
    <w:rsid w:val="00C1585A"/>
    <w:rsid w:val="00C15E7B"/>
    <w:rsid w:val="00C17608"/>
    <w:rsid w:val="00C236CD"/>
    <w:rsid w:val="00C250EE"/>
    <w:rsid w:val="00C34967"/>
    <w:rsid w:val="00C34D5F"/>
    <w:rsid w:val="00C360C8"/>
    <w:rsid w:val="00C37B5C"/>
    <w:rsid w:val="00C40DBD"/>
    <w:rsid w:val="00C4386A"/>
    <w:rsid w:val="00C55E98"/>
    <w:rsid w:val="00C57790"/>
    <w:rsid w:val="00C63DAE"/>
    <w:rsid w:val="00C719B7"/>
    <w:rsid w:val="00C74671"/>
    <w:rsid w:val="00C779DE"/>
    <w:rsid w:val="00C801C5"/>
    <w:rsid w:val="00C82E84"/>
    <w:rsid w:val="00C91B58"/>
    <w:rsid w:val="00C91D97"/>
    <w:rsid w:val="00CA01DD"/>
    <w:rsid w:val="00CA32D6"/>
    <w:rsid w:val="00CA5282"/>
    <w:rsid w:val="00CA583C"/>
    <w:rsid w:val="00CA7100"/>
    <w:rsid w:val="00CA72A5"/>
    <w:rsid w:val="00CB2751"/>
    <w:rsid w:val="00CB29B5"/>
    <w:rsid w:val="00CB43F1"/>
    <w:rsid w:val="00CB6083"/>
    <w:rsid w:val="00CC0CFC"/>
    <w:rsid w:val="00CC50E2"/>
    <w:rsid w:val="00CC71BE"/>
    <w:rsid w:val="00CD0BDD"/>
    <w:rsid w:val="00CD630F"/>
    <w:rsid w:val="00CE46AE"/>
    <w:rsid w:val="00CF2670"/>
    <w:rsid w:val="00CF578A"/>
    <w:rsid w:val="00D02A73"/>
    <w:rsid w:val="00D02AB4"/>
    <w:rsid w:val="00D05F19"/>
    <w:rsid w:val="00D113B8"/>
    <w:rsid w:val="00D16B9E"/>
    <w:rsid w:val="00D16FA4"/>
    <w:rsid w:val="00D244E9"/>
    <w:rsid w:val="00D26338"/>
    <w:rsid w:val="00D32CDF"/>
    <w:rsid w:val="00D33A2C"/>
    <w:rsid w:val="00D40F86"/>
    <w:rsid w:val="00D4123D"/>
    <w:rsid w:val="00D42938"/>
    <w:rsid w:val="00D43843"/>
    <w:rsid w:val="00D43DE0"/>
    <w:rsid w:val="00D46668"/>
    <w:rsid w:val="00D50F48"/>
    <w:rsid w:val="00D51E46"/>
    <w:rsid w:val="00D52D7A"/>
    <w:rsid w:val="00D54963"/>
    <w:rsid w:val="00D60DB1"/>
    <w:rsid w:val="00D6224E"/>
    <w:rsid w:val="00D64009"/>
    <w:rsid w:val="00D65421"/>
    <w:rsid w:val="00D70E09"/>
    <w:rsid w:val="00D715C2"/>
    <w:rsid w:val="00D71CAC"/>
    <w:rsid w:val="00D74754"/>
    <w:rsid w:val="00D74D7D"/>
    <w:rsid w:val="00D77A82"/>
    <w:rsid w:val="00D82325"/>
    <w:rsid w:val="00D8509D"/>
    <w:rsid w:val="00D866FD"/>
    <w:rsid w:val="00D9375B"/>
    <w:rsid w:val="00D948B8"/>
    <w:rsid w:val="00D94D40"/>
    <w:rsid w:val="00D95202"/>
    <w:rsid w:val="00D96B4C"/>
    <w:rsid w:val="00D9766E"/>
    <w:rsid w:val="00DA1F32"/>
    <w:rsid w:val="00DA4108"/>
    <w:rsid w:val="00DB2A80"/>
    <w:rsid w:val="00DB3C15"/>
    <w:rsid w:val="00DB4EAD"/>
    <w:rsid w:val="00DB5E2C"/>
    <w:rsid w:val="00DC29B2"/>
    <w:rsid w:val="00DC6D22"/>
    <w:rsid w:val="00DD25EA"/>
    <w:rsid w:val="00DD60FC"/>
    <w:rsid w:val="00DD67F9"/>
    <w:rsid w:val="00DE059F"/>
    <w:rsid w:val="00DE0A2B"/>
    <w:rsid w:val="00DE19A6"/>
    <w:rsid w:val="00DE2CFF"/>
    <w:rsid w:val="00DF0679"/>
    <w:rsid w:val="00DF13D1"/>
    <w:rsid w:val="00E06E29"/>
    <w:rsid w:val="00E07588"/>
    <w:rsid w:val="00E07999"/>
    <w:rsid w:val="00E12645"/>
    <w:rsid w:val="00E16626"/>
    <w:rsid w:val="00E16A3B"/>
    <w:rsid w:val="00E16A83"/>
    <w:rsid w:val="00E17E64"/>
    <w:rsid w:val="00E23B4B"/>
    <w:rsid w:val="00E3637F"/>
    <w:rsid w:val="00E36AEC"/>
    <w:rsid w:val="00E41C84"/>
    <w:rsid w:val="00E523E5"/>
    <w:rsid w:val="00E5270D"/>
    <w:rsid w:val="00E52C9E"/>
    <w:rsid w:val="00E57EA8"/>
    <w:rsid w:val="00E638C5"/>
    <w:rsid w:val="00E65E6B"/>
    <w:rsid w:val="00E66665"/>
    <w:rsid w:val="00E70536"/>
    <w:rsid w:val="00E808E5"/>
    <w:rsid w:val="00E82810"/>
    <w:rsid w:val="00E83074"/>
    <w:rsid w:val="00E84978"/>
    <w:rsid w:val="00E948B3"/>
    <w:rsid w:val="00E94C32"/>
    <w:rsid w:val="00EB0964"/>
    <w:rsid w:val="00EB12BD"/>
    <w:rsid w:val="00EC1320"/>
    <w:rsid w:val="00EC62B4"/>
    <w:rsid w:val="00ED0A1E"/>
    <w:rsid w:val="00ED1EE6"/>
    <w:rsid w:val="00ED3EC7"/>
    <w:rsid w:val="00ED4851"/>
    <w:rsid w:val="00ED625D"/>
    <w:rsid w:val="00ED64F1"/>
    <w:rsid w:val="00ED7231"/>
    <w:rsid w:val="00EE55F1"/>
    <w:rsid w:val="00EE5CAD"/>
    <w:rsid w:val="00EE7CA3"/>
    <w:rsid w:val="00EF0CC5"/>
    <w:rsid w:val="00EF2C1A"/>
    <w:rsid w:val="00EF56EA"/>
    <w:rsid w:val="00EF5A7F"/>
    <w:rsid w:val="00EF6FCA"/>
    <w:rsid w:val="00EF75E1"/>
    <w:rsid w:val="00EF7FDE"/>
    <w:rsid w:val="00F04F5B"/>
    <w:rsid w:val="00F05FF0"/>
    <w:rsid w:val="00F065B0"/>
    <w:rsid w:val="00F107DC"/>
    <w:rsid w:val="00F1096F"/>
    <w:rsid w:val="00F12ECD"/>
    <w:rsid w:val="00F1613A"/>
    <w:rsid w:val="00F16A41"/>
    <w:rsid w:val="00F2053B"/>
    <w:rsid w:val="00F300B2"/>
    <w:rsid w:val="00F33014"/>
    <w:rsid w:val="00F34EE1"/>
    <w:rsid w:val="00F35089"/>
    <w:rsid w:val="00F35D3C"/>
    <w:rsid w:val="00F42D5D"/>
    <w:rsid w:val="00F44A28"/>
    <w:rsid w:val="00F46676"/>
    <w:rsid w:val="00F51938"/>
    <w:rsid w:val="00F61D84"/>
    <w:rsid w:val="00F63EA5"/>
    <w:rsid w:val="00F64B70"/>
    <w:rsid w:val="00F64EF1"/>
    <w:rsid w:val="00F7096C"/>
    <w:rsid w:val="00F7185B"/>
    <w:rsid w:val="00F71E89"/>
    <w:rsid w:val="00F72222"/>
    <w:rsid w:val="00F724D4"/>
    <w:rsid w:val="00F74046"/>
    <w:rsid w:val="00F83A1E"/>
    <w:rsid w:val="00F846D2"/>
    <w:rsid w:val="00F84C7A"/>
    <w:rsid w:val="00F85018"/>
    <w:rsid w:val="00F85F47"/>
    <w:rsid w:val="00F86A32"/>
    <w:rsid w:val="00F86D30"/>
    <w:rsid w:val="00F97EED"/>
    <w:rsid w:val="00FB0B68"/>
    <w:rsid w:val="00FB26F8"/>
    <w:rsid w:val="00FC7074"/>
    <w:rsid w:val="00FD07C6"/>
    <w:rsid w:val="00FD0D84"/>
    <w:rsid w:val="00FD3CA5"/>
    <w:rsid w:val="00FD42EA"/>
    <w:rsid w:val="00FE2F39"/>
    <w:rsid w:val="00FE7816"/>
    <w:rsid w:val="00FF2747"/>
    <w:rsid w:val="00FF32DB"/>
    <w:rsid w:val="00FF4752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C1D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487A76"/>
    <w:pPr>
      <w:keepNext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487A76"/>
    <w:pPr>
      <w:keepNext/>
      <w:widowControl/>
      <w:jc w:val="both"/>
      <w:outlineLvl w:val="1"/>
    </w:pPr>
    <w:rPr>
      <w:b/>
      <w:bCs/>
      <w:sz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87A76"/>
    <w:rPr>
      <w:rFonts w:ascii="Times New Roman" w:hAnsi="Times New Roman" w:cs="Times New Roman"/>
      <w:sz w:val="28"/>
      <w:szCs w:val="28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87A76"/>
    <w:rPr>
      <w:rFonts w:ascii="Times New Roman" w:hAnsi="Times New Roman" w:cs="Times New Roman"/>
      <w:b/>
      <w:bCs/>
      <w:sz w:val="20"/>
      <w:szCs w:val="20"/>
      <w:lang w:val="uk-UA"/>
    </w:rPr>
  </w:style>
  <w:style w:type="paragraph" w:styleId="BodyTextIndent3">
    <w:name w:val="Body Text Indent 3"/>
    <w:basedOn w:val="Normal"/>
    <w:link w:val="BodyTextIndent3Char"/>
    <w:uiPriority w:val="99"/>
    <w:rsid w:val="005E0C1D"/>
    <w:pPr>
      <w:widowControl/>
      <w:ind w:firstLine="567"/>
    </w:pPr>
    <w:rPr>
      <w:rFonts w:ascii="Arial Narrow" w:hAnsi="Arial Narrow" w:cs="Arial Narrow"/>
      <w:i/>
      <w:iCs/>
      <w:sz w:val="28"/>
      <w:szCs w:val="28"/>
      <w:lang w:val="uk-U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5E0C1D"/>
    <w:rPr>
      <w:rFonts w:ascii="Arial Narrow" w:hAnsi="Arial Narrow" w:cs="Arial Narrow"/>
      <w:i/>
      <w:iCs/>
      <w:sz w:val="28"/>
      <w:szCs w:val="28"/>
      <w:lang w:val="uk-UA" w:eastAsia="ru-RU"/>
    </w:rPr>
  </w:style>
  <w:style w:type="paragraph" w:styleId="Header">
    <w:name w:val="header"/>
    <w:basedOn w:val="Normal"/>
    <w:link w:val="HeaderChar"/>
    <w:uiPriority w:val="99"/>
    <w:semiHidden/>
    <w:rsid w:val="007E2FB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E2FB0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7E2FB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E2FB0"/>
    <w:rPr>
      <w:rFonts w:ascii="Times New Roman" w:hAnsi="Times New Roman" w:cs="Times New Roman"/>
      <w:sz w:val="20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4C22F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C22FD"/>
    <w:rPr>
      <w:rFonts w:ascii="Courier New" w:hAnsi="Courier New" w:cs="Courier New"/>
      <w:color w:val="000000"/>
      <w:sz w:val="21"/>
      <w:szCs w:val="21"/>
      <w:lang w:val="uk-UA" w:eastAsia="ru-RU"/>
    </w:rPr>
  </w:style>
  <w:style w:type="paragraph" w:styleId="ListParagraph">
    <w:name w:val="List Paragraph"/>
    <w:basedOn w:val="Normal"/>
    <w:uiPriority w:val="99"/>
    <w:qFormat/>
    <w:rsid w:val="00E17E64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E17E64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58589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99"/>
    <w:qFormat/>
    <w:locked/>
    <w:rsid w:val="00C05999"/>
    <w:rPr>
      <w:rFonts w:cs="Times New Roman"/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FB26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26F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rsid w:val="00487A7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87A76"/>
    <w:rPr>
      <w:rFonts w:ascii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487A7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87A76"/>
    <w:rPr>
      <w:rFonts w:ascii="Times New Roman" w:hAnsi="Times New Roman" w:cs="Times New Roman"/>
      <w:sz w:val="20"/>
      <w:szCs w:val="20"/>
    </w:rPr>
  </w:style>
  <w:style w:type="paragraph" w:styleId="Title">
    <w:name w:val="Title"/>
    <w:basedOn w:val="Normal"/>
    <w:link w:val="TitleChar"/>
    <w:uiPriority w:val="99"/>
    <w:qFormat/>
    <w:locked/>
    <w:rsid w:val="00487A76"/>
    <w:pPr>
      <w:widowControl/>
      <w:jc w:val="center"/>
    </w:pPr>
    <w:rPr>
      <w:b/>
      <w:sz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487A76"/>
    <w:rPr>
      <w:rFonts w:ascii="Times New Roman" w:hAnsi="Times New Roman" w:cs="Times New Roman"/>
      <w:b/>
      <w:sz w:val="20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58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598</TotalTime>
  <Pages>2</Pages>
  <Words>212</Words>
  <Characters>1211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RADA1</cp:lastModifiedBy>
  <cp:revision>33</cp:revision>
  <cp:lastPrinted>2017-11-02T12:23:00Z</cp:lastPrinted>
  <dcterms:created xsi:type="dcterms:W3CDTF">2014-01-09T10:53:00Z</dcterms:created>
  <dcterms:modified xsi:type="dcterms:W3CDTF">2017-11-08T14:14:00Z</dcterms:modified>
</cp:coreProperties>
</file>